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B87" w:rsidRPr="00E32A78" w:rsidRDefault="003B2B87" w:rsidP="00D2594C">
      <w:pPr>
        <w:spacing w:after="0" w:line="360" w:lineRule="auto"/>
        <w:jc w:val="center"/>
      </w:pPr>
      <w:r w:rsidRPr="00E32A78">
        <w:t>С О Г Л А Ш Е Н И Е</w:t>
      </w:r>
    </w:p>
    <w:p w:rsidR="003B2B87" w:rsidRPr="00E32A78" w:rsidRDefault="003B2B87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администрации Куртатского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3B2B87" w:rsidRPr="00E32A78" w:rsidRDefault="003B2B87" w:rsidP="00BD4CDF">
      <w:pPr>
        <w:spacing w:after="0" w:line="240" w:lineRule="auto"/>
      </w:pPr>
    </w:p>
    <w:p w:rsidR="003B2B87" w:rsidRPr="00E32A78" w:rsidRDefault="003B2B87" w:rsidP="00BD4CDF">
      <w:pPr>
        <w:spacing w:after="0" w:line="240" w:lineRule="auto"/>
      </w:pPr>
      <w:r>
        <w:t xml:space="preserve">с. Куртат                                                        </w:t>
      </w:r>
      <w:r w:rsidRPr="00E32A78">
        <w:t xml:space="preserve">      </w:t>
      </w:r>
      <w:r>
        <w:t xml:space="preserve">                 17 ноября 2017</w:t>
      </w:r>
      <w:r w:rsidRPr="00E32A78">
        <w:t xml:space="preserve"> года</w:t>
      </w:r>
    </w:p>
    <w:p w:rsidR="003B2B87" w:rsidRPr="00E32A78" w:rsidRDefault="003B2B87" w:rsidP="004B0B2F">
      <w:pPr>
        <w:spacing w:after="0" w:line="240" w:lineRule="auto"/>
        <w:jc w:val="both"/>
      </w:pPr>
    </w:p>
    <w:p w:rsidR="003B2B87" w:rsidRPr="00E32A78" w:rsidRDefault="003B2B87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Хадзиева Ибрагима Хамзатовича</w:t>
      </w:r>
      <w:r w:rsidRPr="00E32A78">
        <w:t xml:space="preserve">, действующего на основании Устава </w:t>
      </w:r>
      <w:r>
        <w:t>Куртатского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Куртатского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3B2B87" w:rsidRPr="00E32A78" w:rsidRDefault="003B2B87" w:rsidP="00A2713D">
      <w:pPr>
        <w:spacing w:after="0" w:line="240" w:lineRule="auto"/>
        <w:jc w:val="both"/>
      </w:pPr>
    </w:p>
    <w:p w:rsidR="003B2B87" w:rsidRPr="00E32A78" w:rsidRDefault="003B2B87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3B2B87" w:rsidRPr="00E32A78" w:rsidRDefault="003B2B87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3B2B87" w:rsidRPr="00E32A78" w:rsidRDefault="003B2B87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3B2B87" w:rsidRPr="00E32A78" w:rsidRDefault="003B2B87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3B2B87" w:rsidRPr="00E32A78" w:rsidRDefault="003B2B87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3B2B87" w:rsidRPr="00E32A78" w:rsidRDefault="003B2B87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3B2B87" w:rsidRPr="00E32A78" w:rsidRDefault="003B2B87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3B2B87" w:rsidRDefault="003B2B87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3B2B87" w:rsidRDefault="003B2B87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3B2B87" w:rsidRPr="00E32A78" w:rsidRDefault="003B2B87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3B2B87" w:rsidRPr="00E32A78" w:rsidRDefault="003B2B87" w:rsidP="00865ED1">
      <w:pPr>
        <w:spacing w:after="0" w:line="240" w:lineRule="auto"/>
        <w:jc w:val="both"/>
      </w:pPr>
    </w:p>
    <w:p w:rsidR="003B2B87" w:rsidRDefault="003B2B87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3B2B87" w:rsidRDefault="003B2B87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3B2B87" w:rsidRPr="00E32A78" w:rsidRDefault="003B2B87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3B2B87" w:rsidRPr="00E32A78" w:rsidRDefault="003B2B87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3B2B87" w:rsidRPr="00E32A78" w:rsidRDefault="003B2B87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3B2B87" w:rsidRPr="00E32A78" w:rsidRDefault="003B2B87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3B2B87" w:rsidRDefault="003B2B87" w:rsidP="006C5963">
      <w:pPr>
        <w:spacing w:after="0" w:line="240" w:lineRule="auto"/>
        <w:jc w:val="both"/>
      </w:pPr>
    </w:p>
    <w:p w:rsidR="003B2B87" w:rsidRPr="00E32A78" w:rsidRDefault="003B2B87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3B2B87" w:rsidRDefault="003B2B87" w:rsidP="006C5963">
      <w:pPr>
        <w:spacing w:after="0" w:line="240" w:lineRule="auto"/>
        <w:jc w:val="both"/>
      </w:pPr>
    </w:p>
    <w:p w:rsidR="003B2B87" w:rsidRPr="00E32A78" w:rsidRDefault="003B2B87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3B2B87" w:rsidRDefault="003B2B87" w:rsidP="006C5963">
      <w:pPr>
        <w:spacing w:after="0" w:line="240" w:lineRule="auto"/>
        <w:jc w:val="both"/>
      </w:pPr>
    </w:p>
    <w:p w:rsidR="003B2B87" w:rsidRDefault="003B2B87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3B2B87" w:rsidRPr="00E32A78" w:rsidRDefault="003B2B87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3B2B87" w:rsidRPr="00E32A78" w:rsidRDefault="003B2B87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3B2B87" w:rsidRPr="00E32A78" w:rsidRDefault="003B2B87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3B2B87" w:rsidRDefault="003B2B87" w:rsidP="006C5963">
      <w:pPr>
        <w:spacing w:after="0" w:line="240" w:lineRule="auto"/>
        <w:jc w:val="both"/>
      </w:pPr>
    </w:p>
    <w:p w:rsidR="003B2B87" w:rsidRPr="00E32A78" w:rsidRDefault="003B2B87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3B2B87" w:rsidRPr="00E32A78" w:rsidRDefault="003B2B87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3B2B87" w:rsidRPr="00E32A78" w:rsidRDefault="003B2B87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3B2B87" w:rsidRPr="00E32A78" w:rsidRDefault="003B2B87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3B2B87" w:rsidRDefault="003B2B87" w:rsidP="005E6DC3">
      <w:pPr>
        <w:spacing w:after="0" w:line="240" w:lineRule="auto"/>
        <w:jc w:val="both"/>
      </w:pPr>
    </w:p>
    <w:p w:rsidR="003B2B87" w:rsidRDefault="003B2B87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3B2B87" w:rsidRPr="00E32A78" w:rsidRDefault="003B2B87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3B2B87" w:rsidRPr="00E32A78" w:rsidRDefault="003B2B87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3B2B87" w:rsidRDefault="003B2B87" w:rsidP="00D036AE">
      <w:pPr>
        <w:spacing w:after="0" w:line="240" w:lineRule="auto"/>
        <w:jc w:val="both"/>
      </w:pPr>
    </w:p>
    <w:p w:rsidR="003B2B87" w:rsidRDefault="003B2B87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3B2B87" w:rsidRPr="00E32A78" w:rsidRDefault="003B2B87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3B2B87" w:rsidRPr="00E32A78" w:rsidRDefault="003B2B87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3B2B87" w:rsidRPr="00E32A78" w:rsidRDefault="003B2B87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3B2B87" w:rsidRPr="00E32A78" w:rsidRDefault="003B2B87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3B2B87" w:rsidRPr="00E32A78" w:rsidRDefault="003B2B87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3B2B87" w:rsidRPr="00E32A78" w:rsidRDefault="003B2B87" w:rsidP="00707926">
      <w:pPr>
        <w:spacing w:after="0" w:line="240" w:lineRule="auto"/>
        <w:jc w:val="both"/>
      </w:pPr>
    </w:p>
    <w:p w:rsidR="003B2B87" w:rsidRPr="00E32A78" w:rsidRDefault="003B2B87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3B2B87" w:rsidRPr="00E32A78" w:rsidRDefault="003B2B87" w:rsidP="00707926">
      <w:pPr>
        <w:spacing w:after="0" w:line="240" w:lineRule="auto"/>
        <w:jc w:val="both"/>
      </w:pPr>
    </w:p>
    <w:p w:rsidR="003B2B87" w:rsidRPr="00E32A78" w:rsidRDefault="003B2B87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3B2B87" w:rsidRPr="00E32A78" w:rsidRDefault="003B2B87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3B2B87" w:rsidRDefault="003B2B87" w:rsidP="001C6084">
      <w:pPr>
        <w:spacing w:after="0" w:line="240" w:lineRule="auto"/>
        <w:jc w:val="center"/>
      </w:pPr>
    </w:p>
    <w:p w:rsidR="003B2B87" w:rsidRPr="00E32A78" w:rsidRDefault="003B2B87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3B2B87" w:rsidRPr="00E32A78" w:rsidRDefault="003B2B87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3B2B87" w:rsidRPr="00E32A78" w:rsidRDefault="003B2B87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3B2B87" w:rsidRDefault="003B2B87" w:rsidP="00AC23B7">
      <w:pPr>
        <w:spacing w:after="0" w:line="240" w:lineRule="auto"/>
        <w:jc w:val="both"/>
      </w:pPr>
    </w:p>
    <w:p w:rsidR="003B2B87" w:rsidRPr="00E32A78" w:rsidRDefault="003B2B87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3B2B87" w:rsidRPr="00E32A78" w:rsidRDefault="003B2B87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Куртатского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>
              <w:t>363101,РСО – Алания, Пригородный район, с. Куртат, ул. 50 лет Октября, 10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1512008477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 w:rsidRPr="003C29E3">
              <w:t xml:space="preserve">р/сч </w:t>
            </w:r>
            <w:r w:rsidRPr="000507EB">
              <w:t>40204810200000000074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3B2B87" w:rsidRPr="003C29E3">
        <w:tc>
          <w:tcPr>
            <w:tcW w:w="4785" w:type="dxa"/>
          </w:tcPr>
          <w:p w:rsidR="003B2B87" w:rsidRPr="003C29E3" w:rsidRDefault="003B2B87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3B2B87" w:rsidRPr="003C29E3" w:rsidRDefault="003B2B87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3B2B87" w:rsidRPr="003C29E3">
        <w:tc>
          <w:tcPr>
            <w:tcW w:w="4785" w:type="dxa"/>
          </w:tcPr>
          <w:p w:rsidR="003B2B87" w:rsidRDefault="003B2B87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Куртатского сельского поселения</w:t>
            </w:r>
            <w:r w:rsidRPr="003C29E3">
              <w:t xml:space="preserve"> </w:t>
            </w:r>
          </w:p>
          <w:p w:rsidR="003B2B87" w:rsidRPr="003C29E3" w:rsidRDefault="003B2B87" w:rsidP="00863C40">
            <w:pPr>
              <w:spacing w:after="0" w:line="240" w:lineRule="auto"/>
            </w:pPr>
          </w:p>
          <w:p w:rsidR="003B2B87" w:rsidRPr="003C29E3" w:rsidRDefault="003B2B87" w:rsidP="00863C40">
            <w:pPr>
              <w:spacing w:after="0" w:line="240" w:lineRule="auto"/>
            </w:pPr>
          </w:p>
          <w:p w:rsidR="003B2B87" w:rsidRPr="003C29E3" w:rsidRDefault="003B2B87" w:rsidP="00863C40">
            <w:pPr>
              <w:spacing w:after="0" w:line="240" w:lineRule="auto"/>
            </w:pPr>
          </w:p>
          <w:p w:rsidR="003B2B87" w:rsidRPr="003C29E3" w:rsidRDefault="003B2B87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И.Х. Хадзиев</w:t>
            </w:r>
          </w:p>
          <w:p w:rsidR="003B2B87" w:rsidRPr="003C29E3" w:rsidRDefault="003B2B87" w:rsidP="00863C40">
            <w:pPr>
              <w:spacing w:after="0" w:line="240" w:lineRule="auto"/>
            </w:pPr>
          </w:p>
          <w:p w:rsidR="003B2B87" w:rsidRPr="003C29E3" w:rsidRDefault="003B2B87" w:rsidP="00863C40">
            <w:pPr>
              <w:spacing w:after="0" w:line="240" w:lineRule="auto"/>
            </w:pPr>
            <w:r>
              <w:t>17.11.</w:t>
            </w:r>
            <w:r w:rsidRPr="003C29E3">
              <w:t>2017</w:t>
            </w:r>
          </w:p>
          <w:p w:rsidR="003B2B87" w:rsidRPr="003C29E3" w:rsidRDefault="003B2B87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3B2B87" w:rsidRPr="003C29E3" w:rsidRDefault="003B2B87" w:rsidP="00863C40">
            <w:pPr>
              <w:spacing w:after="0" w:line="240" w:lineRule="auto"/>
            </w:pPr>
            <w:r w:rsidRPr="003C29E3">
              <w:t>МП.</w:t>
            </w:r>
          </w:p>
          <w:p w:rsidR="003B2B87" w:rsidRPr="003C29E3" w:rsidRDefault="003B2B87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3B2B87" w:rsidRPr="003C29E3" w:rsidRDefault="003B2B87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3B2B87" w:rsidRPr="003C29E3" w:rsidRDefault="003B2B87" w:rsidP="00863C40">
            <w:pPr>
              <w:spacing w:after="0" w:line="240" w:lineRule="auto"/>
              <w:jc w:val="right"/>
            </w:pPr>
          </w:p>
          <w:p w:rsidR="003B2B87" w:rsidRPr="003C29E3" w:rsidRDefault="003B2B87" w:rsidP="00863C40">
            <w:pPr>
              <w:spacing w:after="0" w:line="240" w:lineRule="auto"/>
              <w:jc w:val="right"/>
            </w:pPr>
          </w:p>
          <w:p w:rsidR="003B2B87" w:rsidRPr="003C29E3" w:rsidRDefault="003B2B87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3B2B87" w:rsidRPr="003C29E3" w:rsidRDefault="003B2B87" w:rsidP="00863C40">
            <w:pPr>
              <w:spacing w:after="0" w:line="240" w:lineRule="auto"/>
              <w:jc w:val="right"/>
            </w:pPr>
          </w:p>
          <w:p w:rsidR="003B2B87" w:rsidRPr="003C29E3" w:rsidRDefault="003B2B87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>2017 г.</w:t>
            </w:r>
          </w:p>
          <w:p w:rsidR="003B2B87" w:rsidRDefault="003B2B87" w:rsidP="00863C40">
            <w:pPr>
              <w:spacing w:after="0" w:line="240" w:lineRule="auto"/>
            </w:pPr>
          </w:p>
          <w:p w:rsidR="003B2B87" w:rsidRPr="003C29E3" w:rsidRDefault="003B2B87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3B2B87" w:rsidRPr="00E32A78" w:rsidRDefault="003B2B87" w:rsidP="00C465D0">
      <w:pPr>
        <w:pStyle w:val="ListParagraph"/>
        <w:spacing w:after="0" w:line="240" w:lineRule="auto"/>
        <w:ind w:left="0"/>
        <w:jc w:val="both"/>
      </w:pPr>
    </w:p>
    <w:sectPr w:rsidR="003B2B87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507EB"/>
    <w:rsid w:val="000640A6"/>
    <w:rsid w:val="00066E71"/>
    <w:rsid w:val="000774D1"/>
    <w:rsid w:val="000879E2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CB7"/>
    <w:rsid w:val="00377D76"/>
    <w:rsid w:val="0038585C"/>
    <w:rsid w:val="003B2B87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146A6"/>
    <w:rsid w:val="00570335"/>
    <w:rsid w:val="005E6DC3"/>
    <w:rsid w:val="0065471D"/>
    <w:rsid w:val="00662BB8"/>
    <w:rsid w:val="0067200D"/>
    <w:rsid w:val="00672ACA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2713D"/>
    <w:rsid w:val="00A43133"/>
    <w:rsid w:val="00A5315E"/>
    <w:rsid w:val="00A554CA"/>
    <w:rsid w:val="00A70CBD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101</TotalTime>
  <Pages>5</Pages>
  <Words>1602</Words>
  <Characters>9134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11</cp:revision>
  <cp:lastPrinted>2017-11-10T07:53:00Z</cp:lastPrinted>
  <dcterms:created xsi:type="dcterms:W3CDTF">2017-11-09T12:29:00Z</dcterms:created>
  <dcterms:modified xsi:type="dcterms:W3CDTF">2017-12-13T14:20:00Z</dcterms:modified>
</cp:coreProperties>
</file>